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BEC" w:rsidRDefault="005F3BEC" w:rsidP="00557C9F">
      <w:pPr>
        <w:spacing w:after="0" w:line="240" w:lineRule="auto"/>
        <w:jc w:val="right"/>
      </w:pPr>
      <w:r>
        <w:t>Приложение № 18</w:t>
      </w:r>
    </w:p>
    <w:p w:rsidR="005F3BEC" w:rsidRDefault="005F3BEC" w:rsidP="00557C9F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5F3BEC" w:rsidRDefault="005F3BEC" w:rsidP="00557C9F">
      <w:pPr>
        <w:spacing w:after="0" w:line="240" w:lineRule="auto"/>
        <w:jc w:val="right"/>
      </w:pPr>
      <w:r>
        <w:t>27 декабря 2024г. № 239</w:t>
      </w:r>
    </w:p>
    <w:p w:rsidR="005F3BEC" w:rsidRDefault="005F3BEC" w:rsidP="00557C9F">
      <w:pPr>
        <w:spacing w:after="0" w:line="240" w:lineRule="auto"/>
        <w:jc w:val="right"/>
      </w:pPr>
    </w:p>
    <w:p w:rsidR="005F3BEC" w:rsidRDefault="005F3BEC" w:rsidP="00557C9F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5F3BEC" w:rsidRDefault="005F3BEC" w:rsidP="00557C9F">
      <w:pPr>
        <w:spacing w:after="0" w:line="240" w:lineRule="auto"/>
        <w:jc w:val="center"/>
      </w:pPr>
      <w:r>
        <w:t xml:space="preserve">с. Харбатово, ул. Совхозная 7А, возле магазина Качугского Райпо </w:t>
      </w:r>
    </w:p>
    <w:p w:rsidR="005F3BEC" w:rsidRDefault="005F3BEC">
      <w:r w:rsidRPr="00E077AB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492pt;height:489pt;visibility:visible">
            <v:imagedata r:id="rId4" o:title=""/>
          </v:shape>
        </w:pict>
      </w:r>
    </w:p>
    <w:p w:rsidR="005F3BEC" w:rsidRDefault="005F3BEC" w:rsidP="00886DDA"/>
    <w:p w:rsidR="005F3BEC" w:rsidRPr="00886DDA" w:rsidRDefault="005F3BEC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5F3BEC" w:rsidRPr="005208CF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EC" w:rsidRPr="007F376A" w:rsidRDefault="005F3BEC" w:rsidP="006D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EC" w:rsidRPr="005208CF" w:rsidRDefault="005F3BEC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8CF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BEC" w:rsidRPr="005208CF" w:rsidRDefault="005F3BEC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8CF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5F3BEC" w:rsidRPr="005208CF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EC" w:rsidRPr="005208CF" w:rsidRDefault="005F3BEC" w:rsidP="00D90DE8">
            <w:bookmarkStart w:id="0" w:name="_GoBack"/>
            <w:bookmarkEnd w:id="0"/>
            <w:r w:rsidRPr="005208CF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EC" w:rsidRPr="005208CF" w:rsidRDefault="005F3BEC" w:rsidP="00D90DE8">
            <w:r w:rsidRPr="005208CF">
              <w:t>546623.1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BEC" w:rsidRPr="005208CF" w:rsidRDefault="005F3BEC" w:rsidP="00D90DE8">
            <w:r w:rsidRPr="005208CF">
              <w:t>4248013.9</w:t>
            </w:r>
          </w:p>
        </w:tc>
      </w:tr>
      <w:tr w:rsidR="005F3BEC" w:rsidRPr="005208CF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EC" w:rsidRPr="005208CF" w:rsidRDefault="005F3BEC" w:rsidP="00D90DE8">
            <w:r w:rsidRPr="005208CF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EC" w:rsidRPr="005208CF" w:rsidRDefault="005F3BEC" w:rsidP="00D90DE8">
            <w:r w:rsidRPr="005208CF">
              <w:t>546625.8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BEC" w:rsidRPr="005208CF" w:rsidRDefault="005F3BEC" w:rsidP="00D90DE8">
            <w:r w:rsidRPr="005208CF">
              <w:t>4248015.3</w:t>
            </w:r>
          </w:p>
        </w:tc>
      </w:tr>
      <w:tr w:rsidR="005F3BEC" w:rsidRPr="005208CF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EC" w:rsidRPr="005208CF" w:rsidRDefault="005F3BEC" w:rsidP="00D90DE8">
            <w:r w:rsidRPr="005208CF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EC" w:rsidRPr="005208CF" w:rsidRDefault="005F3BEC" w:rsidP="00D90DE8">
            <w:r w:rsidRPr="005208CF">
              <w:t>546624.9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BEC" w:rsidRPr="005208CF" w:rsidRDefault="005F3BEC" w:rsidP="00D90DE8">
            <w:r w:rsidRPr="005208CF">
              <w:t>4248017.1</w:t>
            </w:r>
          </w:p>
        </w:tc>
      </w:tr>
      <w:tr w:rsidR="005F3BEC" w:rsidRPr="005208CF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EC" w:rsidRPr="005208CF" w:rsidRDefault="005F3BEC" w:rsidP="00D90DE8">
            <w:r w:rsidRPr="005208CF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EC" w:rsidRPr="005208CF" w:rsidRDefault="005F3BEC" w:rsidP="00D90DE8">
            <w:r w:rsidRPr="005208CF">
              <w:t>546622.2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BEC" w:rsidRPr="005208CF" w:rsidRDefault="005F3BEC" w:rsidP="00D90DE8">
            <w:r w:rsidRPr="005208CF">
              <w:t>4248015.7</w:t>
            </w:r>
          </w:p>
        </w:tc>
      </w:tr>
    </w:tbl>
    <w:p w:rsidR="005F3BEC" w:rsidRPr="00431D01" w:rsidRDefault="005F3BEC" w:rsidP="00886DDA">
      <w:pPr>
        <w:rPr>
          <w:i/>
        </w:rPr>
      </w:pPr>
    </w:p>
    <w:sectPr w:rsidR="005F3BEC" w:rsidRPr="00431D01" w:rsidSect="00557C9F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1532A0"/>
    <w:rsid w:val="00233223"/>
    <w:rsid w:val="002904AC"/>
    <w:rsid w:val="002C1750"/>
    <w:rsid w:val="00305D54"/>
    <w:rsid w:val="003441AC"/>
    <w:rsid w:val="003467DB"/>
    <w:rsid w:val="00374EC3"/>
    <w:rsid w:val="003918F0"/>
    <w:rsid w:val="003933B4"/>
    <w:rsid w:val="003A6753"/>
    <w:rsid w:val="00431D01"/>
    <w:rsid w:val="00432685"/>
    <w:rsid w:val="005208CF"/>
    <w:rsid w:val="00557C9F"/>
    <w:rsid w:val="00584D40"/>
    <w:rsid w:val="005F3BEC"/>
    <w:rsid w:val="00602C3F"/>
    <w:rsid w:val="006428DF"/>
    <w:rsid w:val="006D582E"/>
    <w:rsid w:val="0071239F"/>
    <w:rsid w:val="00745F84"/>
    <w:rsid w:val="00787397"/>
    <w:rsid w:val="007D7300"/>
    <w:rsid w:val="007F376A"/>
    <w:rsid w:val="00886DDA"/>
    <w:rsid w:val="008D3E58"/>
    <w:rsid w:val="009005C9"/>
    <w:rsid w:val="00936DF0"/>
    <w:rsid w:val="00944E4A"/>
    <w:rsid w:val="0098605B"/>
    <w:rsid w:val="00B94FBB"/>
    <w:rsid w:val="00C71FC2"/>
    <w:rsid w:val="00D90DE8"/>
    <w:rsid w:val="00DB0347"/>
    <w:rsid w:val="00DB7042"/>
    <w:rsid w:val="00E077AB"/>
    <w:rsid w:val="00E43858"/>
    <w:rsid w:val="00F939B6"/>
    <w:rsid w:val="00F94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AA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55</Words>
  <Characters>318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3</cp:revision>
  <cp:lastPrinted>2025-01-17T01:38:00Z</cp:lastPrinted>
  <dcterms:created xsi:type="dcterms:W3CDTF">2025-01-15T03:15:00Z</dcterms:created>
  <dcterms:modified xsi:type="dcterms:W3CDTF">2025-01-17T01:38:00Z</dcterms:modified>
</cp:coreProperties>
</file>